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6EE71" w14:textId="0029AA58" w:rsidR="00BA00AB" w:rsidRDefault="00A947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KNYGHT</w:t>
      </w:r>
      <w:r>
        <w:rPr>
          <w:rFonts w:cs="Times New Roman"/>
          <w:szCs w:val="24"/>
        </w:rPr>
        <w:t xml:space="preserve">       (fl.1415)</w:t>
      </w:r>
    </w:p>
    <w:p w14:paraId="022B3237" w14:textId="7E496DA8" w:rsidR="00A9479A" w:rsidRDefault="00A947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London, brewer. Born in Calais.</w:t>
      </w:r>
    </w:p>
    <w:p w14:paraId="4324B6D0" w14:textId="77777777" w:rsidR="00A9479A" w:rsidRDefault="00A9479A" w:rsidP="009139A6">
      <w:pPr>
        <w:pStyle w:val="NoSpacing"/>
        <w:rPr>
          <w:rFonts w:cs="Times New Roman"/>
          <w:szCs w:val="24"/>
        </w:rPr>
      </w:pPr>
    </w:p>
    <w:p w14:paraId="20B264F4" w14:textId="77777777" w:rsidR="00A9479A" w:rsidRDefault="00A9479A" w:rsidP="009139A6">
      <w:pPr>
        <w:pStyle w:val="NoSpacing"/>
        <w:rPr>
          <w:rFonts w:cs="Times New Roman"/>
          <w:szCs w:val="24"/>
        </w:rPr>
      </w:pPr>
    </w:p>
    <w:p w14:paraId="487D825D" w14:textId="51E6C5D4" w:rsidR="00A9479A" w:rsidRDefault="00A947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William Knyght of Lincolnshire and his wife, Katherine, who was born in</w:t>
      </w:r>
    </w:p>
    <w:p w14:paraId="42677702" w14:textId="6AEB0470" w:rsidR="00A9479A" w:rsidRDefault="00A947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Flanders.   (C.P.R. 1413-16 p.288)</w:t>
      </w:r>
    </w:p>
    <w:p w14:paraId="519DC367" w14:textId="77777777" w:rsidR="00A9479A" w:rsidRDefault="00A9479A" w:rsidP="009139A6">
      <w:pPr>
        <w:pStyle w:val="NoSpacing"/>
        <w:rPr>
          <w:rFonts w:cs="Times New Roman"/>
          <w:szCs w:val="24"/>
        </w:rPr>
      </w:pPr>
    </w:p>
    <w:p w14:paraId="314D7E0E" w14:textId="77777777" w:rsidR="00A9479A" w:rsidRDefault="00A9479A" w:rsidP="009139A6">
      <w:pPr>
        <w:pStyle w:val="NoSpacing"/>
        <w:rPr>
          <w:rFonts w:cs="Times New Roman"/>
          <w:szCs w:val="24"/>
        </w:rPr>
      </w:pPr>
    </w:p>
    <w:p w14:paraId="153D0FB6" w14:textId="0945419D" w:rsidR="00A9479A" w:rsidRDefault="00A947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Jan.1415</w:t>
      </w:r>
      <w:r>
        <w:rPr>
          <w:rFonts w:cs="Times New Roman"/>
          <w:szCs w:val="24"/>
        </w:rPr>
        <w:tab/>
        <w:t>He was granted denization.   (ibid.)</w:t>
      </w:r>
    </w:p>
    <w:p w14:paraId="4C0AFBF2" w14:textId="77777777" w:rsidR="00A9479A" w:rsidRDefault="00A9479A" w:rsidP="009139A6">
      <w:pPr>
        <w:pStyle w:val="NoSpacing"/>
        <w:rPr>
          <w:rFonts w:cs="Times New Roman"/>
          <w:szCs w:val="24"/>
        </w:rPr>
      </w:pPr>
    </w:p>
    <w:p w14:paraId="5937F110" w14:textId="77777777" w:rsidR="00A9479A" w:rsidRDefault="00A9479A" w:rsidP="009139A6">
      <w:pPr>
        <w:pStyle w:val="NoSpacing"/>
        <w:rPr>
          <w:rFonts w:cs="Times New Roman"/>
          <w:szCs w:val="24"/>
        </w:rPr>
      </w:pPr>
    </w:p>
    <w:p w14:paraId="5DC01EDF" w14:textId="22735739" w:rsidR="00A9479A" w:rsidRPr="00A9479A" w:rsidRDefault="00A947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April 2023</w:t>
      </w:r>
    </w:p>
    <w:sectPr w:rsidR="00A9479A" w:rsidRPr="00A947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E4A39" w14:textId="77777777" w:rsidR="00A9479A" w:rsidRDefault="00A9479A" w:rsidP="009139A6">
      <w:r>
        <w:separator/>
      </w:r>
    </w:p>
  </w:endnote>
  <w:endnote w:type="continuationSeparator" w:id="0">
    <w:p w14:paraId="5C036208" w14:textId="77777777" w:rsidR="00A9479A" w:rsidRDefault="00A947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14C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0F4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3CB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65E95" w14:textId="77777777" w:rsidR="00A9479A" w:rsidRDefault="00A9479A" w:rsidP="009139A6">
      <w:r>
        <w:separator/>
      </w:r>
    </w:p>
  </w:footnote>
  <w:footnote w:type="continuationSeparator" w:id="0">
    <w:p w14:paraId="65F4F974" w14:textId="77777777" w:rsidR="00A9479A" w:rsidRDefault="00A947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17C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458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88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9A"/>
    <w:rsid w:val="000666E0"/>
    <w:rsid w:val="002510B7"/>
    <w:rsid w:val="005C130B"/>
    <w:rsid w:val="00826F5C"/>
    <w:rsid w:val="009139A6"/>
    <w:rsid w:val="009448BB"/>
    <w:rsid w:val="00947624"/>
    <w:rsid w:val="00A3176C"/>
    <w:rsid w:val="00A9479A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F0432"/>
  <w15:chartTrackingRefBased/>
  <w15:docId w15:val="{EDCBCBE6-156D-460B-8E3B-71630438A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2023-04-08T06:41:00Z</dcterms:created>
  <dcterms:modified xsi:type="dcterms:W3CDTF">2023-04-08T06:45:00Z</dcterms:modified>
</cp:coreProperties>
</file>